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proofErr w:type="gramStart"/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  <w:proofErr w:type="gramEnd"/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ECDBA" w14:textId="77777777" w:rsidR="00FC22A8" w:rsidRDefault="00FC22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B2B1" w14:textId="77EFCF2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733" w14:textId="77777777" w:rsidR="00FC22A8" w:rsidRDefault="00FC22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BB0FB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VMOEwcYtK1RGzA/EpC8XzME3FUgpk1e8Am2vO1th1Dc+svFaVLqaM5ZbPlZ9L60x8s2nIYPFl9WJPnsB2zhQ==" w:salt="0bvG6AYnXmUVT1iIXSNCag=="/>
  <w:defaultTabStop w:val="709"/>
  <w:autoHyphenation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9576E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AF6E4F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022B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21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A5A1C09E29D4A955E8F5E189BAFB0" ma:contentTypeVersion="0" ma:contentTypeDescription="Ein neues Dokument erstellen." ma:contentTypeScope="" ma:versionID="86029de1c83d6d5cfb77c43ee6bf289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f7b5bc1abea3a6eee9d75eaf0ff07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  <ds:schemaRef ds:uri="e598ecbf-e523-40e7-beae-5afb8b7ce58f"/>
  </ds:schemaRefs>
</ds:datastoreItem>
</file>

<file path=customXml/itemProps2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49CA8-214B-4C36-B6F6-B6E260AA4969}"/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14</cp:revision>
  <cp:lastPrinted>2019-02-07T07:46:00Z</cp:lastPrinted>
  <dcterms:created xsi:type="dcterms:W3CDTF">2024-11-25T12:33:00Z</dcterms:created>
  <dcterms:modified xsi:type="dcterms:W3CDTF">2025-06-05T13:32:00Z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0x010100773A5A1C09E29D4A955E8F5E189BAFB0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